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82680E7" w:rsidR="00F372C9" w:rsidRPr="00B552DB" w:rsidRDefault="00003E20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07E4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LIETUVOS VIEŠOJO SAUGUMO IR PAGALBOS TARNYBŲ SKAITMENINIO MOBILIOJO RADIJO RYŠIO TINKLO ĮRANGOS TALPINIMO PASLAUGŲ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 PIRKIMAS (PPR-261)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B7C73" w14:textId="77777777" w:rsidR="00BD66A3" w:rsidRDefault="00BD66A3">
      <w:pPr>
        <w:spacing w:after="0" w:line="240" w:lineRule="auto"/>
      </w:pPr>
      <w:r>
        <w:separator/>
      </w:r>
    </w:p>
  </w:endnote>
  <w:endnote w:type="continuationSeparator" w:id="0">
    <w:p w14:paraId="49C9F37B" w14:textId="77777777" w:rsidR="00BD66A3" w:rsidRDefault="00BD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A7D45" w14:textId="77777777" w:rsidR="00BD66A3" w:rsidRDefault="00BD66A3">
      <w:pPr>
        <w:spacing w:after="0" w:line="240" w:lineRule="auto"/>
      </w:pPr>
      <w:r>
        <w:separator/>
      </w:r>
    </w:p>
  </w:footnote>
  <w:footnote w:type="continuationSeparator" w:id="0">
    <w:p w14:paraId="7DB295AF" w14:textId="77777777" w:rsidR="00BD66A3" w:rsidRDefault="00BD6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03E20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D66A3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50D90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2026-04-20T08:23:00Z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